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59" w:rsidRDefault="00083859" w:rsidP="007D08E6">
      <w:pPr>
        <w:pStyle w:val="Heading1"/>
        <w:rPr>
          <w:b/>
          <w:lang w:val="ru-RU"/>
        </w:rPr>
      </w:pPr>
    </w:p>
    <w:p w:rsidR="00083859" w:rsidRPr="00332AC9" w:rsidRDefault="00083859" w:rsidP="007D08E6">
      <w:pPr>
        <w:rPr>
          <w:lang w:val="ru-RU"/>
        </w:rPr>
      </w:pPr>
    </w:p>
    <w:p w:rsidR="00083859" w:rsidRDefault="00083859" w:rsidP="007D08E6">
      <w:pPr>
        <w:framePr w:hSpace="141" w:wrap="around" w:vAnchor="text" w:hAnchor="page" w:x="6016" w:y="1"/>
        <w:rPr>
          <w:noProof/>
        </w:rPr>
      </w:pPr>
      <w:r w:rsidRPr="00E63A8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083859" w:rsidRDefault="00083859" w:rsidP="007D08E6">
      <w:pPr>
        <w:jc w:val="center"/>
        <w:rPr>
          <w:rFonts w:cs="Tahoma"/>
          <w:b/>
          <w:sz w:val="28"/>
          <w:szCs w:val="28"/>
        </w:rPr>
      </w:pPr>
    </w:p>
    <w:p w:rsidR="00083859" w:rsidRDefault="00083859" w:rsidP="007D08E6">
      <w:pPr>
        <w:jc w:val="center"/>
        <w:rPr>
          <w:rFonts w:cs="Tahoma"/>
          <w:b/>
          <w:sz w:val="28"/>
          <w:szCs w:val="28"/>
        </w:rPr>
      </w:pPr>
    </w:p>
    <w:p w:rsidR="00083859" w:rsidRDefault="00083859" w:rsidP="007D08E6">
      <w:pPr>
        <w:jc w:val="center"/>
        <w:rPr>
          <w:rFonts w:cs="Tahoma"/>
          <w:b/>
          <w:sz w:val="28"/>
          <w:szCs w:val="28"/>
        </w:rPr>
      </w:pPr>
    </w:p>
    <w:p w:rsidR="00083859" w:rsidRDefault="00083859" w:rsidP="007D08E6">
      <w:pPr>
        <w:jc w:val="center"/>
        <w:rPr>
          <w:rFonts w:cs="Tahoma"/>
          <w:b/>
          <w:sz w:val="28"/>
          <w:szCs w:val="28"/>
        </w:rPr>
      </w:pPr>
    </w:p>
    <w:p w:rsidR="00083859" w:rsidRDefault="00083859" w:rsidP="007D08E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083859" w:rsidRDefault="00083859" w:rsidP="007D08E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083859" w:rsidRDefault="00083859" w:rsidP="007D08E6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83859" w:rsidRDefault="00083859" w:rsidP="007D08E6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083859" w:rsidRPr="0039378D" w:rsidRDefault="00083859" w:rsidP="007D08E6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083859" w:rsidRDefault="00083859" w:rsidP="007D08E6"/>
    <w:p w:rsidR="00083859" w:rsidRPr="0039378D" w:rsidRDefault="00083859" w:rsidP="007D08E6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Pr="00224840">
        <w:rPr>
          <w:sz w:val="28"/>
          <w:szCs w:val="28"/>
        </w:rPr>
        <w:t xml:space="preserve"> липня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>188-</w:t>
      </w:r>
      <w:r w:rsidRPr="0039378D">
        <w:rPr>
          <w:sz w:val="28"/>
          <w:szCs w:val="28"/>
        </w:rPr>
        <w:t xml:space="preserve">к </w:t>
      </w:r>
    </w:p>
    <w:p w:rsidR="00083859" w:rsidRPr="0039378D" w:rsidRDefault="00083859" w:rsidP="007D08E6">
      <w:pPr>
        <w:rPr>
          <w:b/>
        </w:rPr>
      </w:pPr>
    </w:p>
    <w:p w:rsidR="00083859" w:rsidRPr="005B6AF9" w:rsidRDefault="00083859" w:rsidP="007D08E6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Мілєвій А.І.</w:t>
      </w:r>
    </w:p>
    <w:p w:rsidR="00083859" w:rsidRDefault="00083859" w:rsidP="007D08E6">
      <w:pPr>
        <w:jc w:val="center"/>
        <w:rPr>
          <w:sz w:val="28"/>
        </w:rPr>
      </w:pPr>
    </w:p>
    <w:p w:rsidR="00083859" w:rsidRPr="001B36F7" w:rsidRDefault="00083859" w:rsidP="007D08E6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заявуМілєвої А.І.</w:t>
      </w:r>
      <w:r w:rsidRPr="001B36F7">
        <w:rPr>
          <w:sz w:val="28"/>
          <w:szCs w:val="28"/>
        </w:rPr>
        <w:t>:</w:t>
      </w:r>
    </w:p>
    <w:p w:rsidR="00083859" w:rsidRDefault="00083859" w:rsidP="007D08E6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МілєвійАуріці Іларіонівні,  головному спеціалісту відділу бухгалтерського обліку, звітності та фінансово-господарського забезпечення міської ради,  щорічну основну відпустку тривалістю </w:t>
      </w:r>
      <w:r w:rsidRPr="00437E14">
        <w:rPr>
          <w:highlight w:val="black"/>
        </w:rPr>
        <w:t>30 календарних днівз 02 серпня  2021 року по 01 вересня 2021 року включно,  не враховуючи святкові дні, за період роботи з 01 лютого 2021 року по 31 березня 2022 року</w:t>
      </w:r>
      <w:r>
        <w:t xml:space="preserve">. </w:t>
      </w:r>
    </w:p>
    <w:p w:rsidR="00083859" w:rsidRDefault="00083859" w:rsidP="007D08E6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МілєвійАуріці Іларіонівні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083859" w:rsidRPr="005B6AF9" w:rsidRDefault="00083859" w:rsidP="007D08E6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083859" w:rsidRDefault="00083859" w:rsidP="007D08E6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083859" w:rsidRPr="0039378D" w:rsidRDefault="00083859" w:rsidP="007D08E6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Мілєвої А.І. від 16 липня 2021 року.</w:t>
      </w:r>
    </w:p>
    <w:p w:rsidR="00083859" w:rsidRPr="0039378D" w:rsidRDefault="00083859" w:rsidP="007D08E6">
      <w:pPr>
        <w:pStyle w:val="Heading2"/>
      </w:pPr>
    </w:p>
    <w:p w:rsidR="00083859" w:rsidRPr="000917CC" w:rsidRDefault="00083859" w:rsidP="007D08E6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083859" w:rsidRDefault="00083859" w:rsidP="007D08E6">
      <w:pPr>
        <w:pStyle w:val="Heading2"/>
      </w:pPr>
    </w:p>
    <w:p w:rsidR="00083859" w:rsidRDefault="00083859" w:rsidP="007D08E6">
      <w:pPr>
        <w:pStyle w:val="Heading2"/>
      </w:pPr>
    </w:p>
    <w:p w:rsidR="00083859" w:rsidRDefault="00083859" w:rsidP="007D08E6">
      <w:pPr>
        <w:pStyle w:val="Heading2"/>
      </w:pPr>
      <w:r>
        <w:t>З розпорядженням ознайомлена</w:t>
      </w:r>
      <w:r>
        <w:tab/>
        <w:t>_____________    А.Мілєва</w:t>
      </w:r>
    </w:p>
    <w:p w:rsidR="00083859" w:rsidRPr="002D6B80" w:rsidRDefault="00083859" w:rsidP="007D08E6">
      <w:pPr>
        <w:rPr>
          <w:u w:val="single"/>
        </w:rPr>
      </w:pPr>
    </w:p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Pr="00E96A52" w:rsidRDefault="00083859" w:rsidP="007D08E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083859" w:rsidRPr="00E96A52" w:rsidRDefault="00083859" w:rsidP="007D08E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19 липня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 188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083859" w:rsidRDefault="00083859" w:rsidP="007D08E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3859" w:rsidRPr="000A696E" w:rsidRDefault="00083859" w:rsidP="007D08E6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Мілєвій А.І..</w:t>
      </w:r>
    </w:p>
    <w:p w:rsidR="00083859" w:rsidRPr="00A84420" w:rsidRDefault="00083859" w:rsidP="007D08E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3859" w:rsidRPr="00CF77D5" w:rsidRDefault="00083859" w:rsidP="007D08E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83859" w:rsidRPr="00E05F39" w:rsidRDefault="00083859" w:rsidP="007D08E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083859" w:rsidRPr="00E05F39" w:rsidRDefault="00083859" w:rsidP="007D08E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083859" w:rsidRPr="00E05F39" w:rsidRDefault="00083859" w:rsidP="007D08E6">
      <w:pPr>
        <w:rPr>
          <w:b/>
          <w:sz w:val="28"/>
          <w:szCs w:val="28"/>
        </w:rPr>
      </w:pPr>
    </w:p>
    <w:p w:rsidR="00083859" w:rsidRDefault="00083859" w:rsidP="007D08E6">
      <w:pPr>
        <w:rPr>
          <w:sz w:val="28"/>
          <w:szCs w:val="28"/>
        </w:rPr>
      </w:pPr>
    </w:p>
    <w:p w:rsidR="00083859" w:rsidRPr="00E05F39" w:rsidRDefault="00083859" w:rsidP="007D08E6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083859" w:rsidRPr="00E05F39" w:rsidRDefault="00083859" w:rsidP="007D08E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083859" w:rsidRPr="00E05F39" w:rsidRDefault="00083859" w:rsidP="007D08E6">
      <w:pPr>
        <w:rPr>
          <w:sz w:val="28"/>
          <w:szCs w:val="28"/>
        </w:rPr>
      </w:pPr>
    </w:p>
    <w:p w:rsidR="00083859" w:rsidRDefault="00083859" w:rsidP="007D08E6">
      <w:pPr>
        <w:rPr>
          <w:sz w:val="28"/>
          <w:szCs w:val="28"/>
        </w:rPr>
      </w:pPr>
    </w:p>
    <w:p w:rsidR="00083859" w:rsidRDefault="00083859" w:rsidP="007D08E6"/>
    <w:p w:rsidR="00083859" w:rsidRDefault="00083859" w:rsidP="007D08E6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083859" w:rsidRDefault="00083859" w:rsidP="007D08E6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083859" w:rsidRDefault="00083859" w:rsidP="007D08E6"/>
    <w:p w:rsidR="00083859" w:rsidRDefault="00083859" w:rsidP="007D08E6"/>
    <w:p w:rsidR="00083859" w:rsidRPr="00437E14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Default="00083859" w:rsidP="007D08E6"/>
    <w:p w:rsidR="00083859" w:rsidRPr="006D7188" w:rsidRDefault="00083859" w:rsidP="007D08E6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  <w:bookmarkStart w:id="0" w:name="_GoBack"/>
      <w:bookmarkEnd w:id="0"/>
    </w:p>
    <w:p w:rsidR="00083859" w:rsidRDefault="00083859" w:rsidP="007D08E6"/>
    <w:p w:rsidR="00083859" w:rsidRDefault="00083859" w:rsidP="007D08E6"/>
    <w:p w:rsidR="00083859" w:rsidRDefault="00083859"/>
    <w:sectPr w:rsidR="00083859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8E6"/>
    <w:rsid w:val="00083859"/>
    <w:rsid w:val="000917CC"/>
    <w:rsid w:val="000A696E"/>
    <w:rsid w:val="001B36F7"/>
    <w:rsid w:val="00224840"/>
    <w:rsid w:val="00281933"/>
    <w:rsid w:val="002D6B80"/>
    <w:rsid w:val="003010A8"/>
    <w:rsid w:val="00332AC9"/>
    <w:rsid w:val="00357583"/>
    <w:rsid w:val="0039378D"/>
    <w:rsid w:val="00437E14"/>
    <w:rsid w:val="005B6AF9"/>
    <w:rsid w:val="005E4AE2"/>
    <w:rsid w:val="006D7188"/>
    <w:rsid w:val="007735AB"/>
    <w:rsid w:val="007D08E6"/>
    <w:rsid w:val="008B3928"/>
    <w:rsid w:val="009618B2"/>
    <w:rsid w:val="00A84420"/>
    <w:rsid w:val="00AB21DF"/>
    <w:rsid w:val="00B23068"/>
    <w:rsid w:val="00B30A81"/>
    <w:rsid w:val="00BD73DB"/>
    <w:rsid w:val="00BE072F"/>
    <w:rsid w:val="00C37068"/>
    <w:rsid w:val="00CF77D5"/>
    <w:rsid w:val="00E05F39"/>
    <w:rsid w:val="00E63A88"/>
    <w:rsid w:val="00E96A52"/>
    <w:rsid w:val="00EC3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8E6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08E6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08E6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08E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D08E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7D08E6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D08E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D08E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D08E6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7D08E6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7D08E6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7D08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D08E6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D08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8E6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316</Words>
  <Characters>1802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2021-07-19T11:34:00Z</cp:lastPrinted>
  <dcterms:created xsi:type="dcterms:W3CDTF">2021-07-16T10:52:00Z</dcterms:created>
  <dcterms:modified xsi:type="dcterms:W3CDTF">2022-01-11T12:45:00Z</dcterms:modified>
</cp:coreProperties>
</file>